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C4430" w14:textId="77777777" w:rsidR="00FD7E4B" w:rsidRDefault="00FD7E4B" w:rsidP="00FD7E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Otwell BOTELER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fl.1486)</w:t>
      </w:r>
    </w:p>
    <w:p w14:paraId="7F00BEAC" w14:textId="77777777" w:rsidR="00FD7E4B" w:rsidRDefault="00FD7E4B" w:rsidP="00FD7E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King’s Servant.</w:t>
      </w:r>
    </w:p>
    <w:p w14:paraId="5A9FD980" w14:textId="77777777" w:rsidR="00FD7E4B" w:rsidRDefault="00FD7E4B" w:rsidP="00FD7E4B">
      <w:pPr>
        <w:pStyle w:val="NoSpacing"/>
        <w:rPr>
          <w:rFonts w:cs="Times New Roman"/>
          <w:szCs w:val="24"/>
        </w:rPr>
      </w:pPr>
    </w:p>
    <w:p w14:paraId="4167D7A5" w14:textId="77777777" w:rsidR="00FD7E4B" w:rsidRDefault="00FD7E4B" w:rsidP="00FD7E4B">
      <w:pPr>
        <w:pStyle w:val="NoSpacing"/>
        <w:rPr>
          <w:rFonts w:cs="Times New Roman"/>
          <w:szCs w:val="24"/>
        </w:rPr>
      </w:pPr>
    </w:p>
    <w:p w14:paraId="47C8AE1B" w14:textId="77777777" w:rsidR="00FD7E4B" w:rsidRDefault="00FD7E4B" w:rsidP="00FD7E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Aug.1486</w:t>
      </w:r>
      <w:r>
        <w:rPr>
          <w:rFonts w:cs="Times New Roman"/>
          <w:szCs w:val="24"/>
        </w:rPr>
        <w:tab/>
        <w:t>He was granted an annuity of 20 marks from 6 April.</w:t>
      </w:r>
    </w:p>
    <w:p w14:paraId="78CC217D" w14:textId="77777777" w:rsidR="00FD7E4B" w:rsidRDefault="00FD7E4B" w:rsidP="00FD7E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p.113)</w:t>
      </w:r>
    </w:p>
    <w:p w14:paraId="4A2DB6E4" w14:textId="77777777" w:rsidR="00FD7E4B" w:rsidRDefault="00FD7E4B" w:rsidP="00FD7E4B">
      <w:pPr>
        <w:pStyle w:val="NoSpacing"/>
        <w:rPr>
          <w:rFonts w:cs="Times New Roman"/>
          <w:szCs w:val="24"/>
        </w:rPr>
      </w:pPr>
    </w:p>
    <w:p w14:paraId="56CE13AE" w14:textId="77777777" w:rsidR="00FD7E4B" w:rsidRDefault="00FD7E4B" w:rsidP="00FD7E4B">
      <w:pPr>
        <w:pStyle w:val="NoSpacing"/>
        <w:rPr>
          <w:rFonts w:cs="Times New Roman"/>
          <w:szCs w:val="24"/>
        </w:rPr>
      </w:pPr>
    </w:p>
    <w:p w14:paraId="3AD5E5A9" w14:textId="77777777" w:rsidR="00FD7E4B" w:rsidRDefault="00FD7E4B" w:rsidP="00FD7E4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2024</w:t>
      </w:r>
    </w:p>
    <w:p w14:paraId="51379B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54C129" w14:textId="77777777" w:rsidR="00FD7E4B" w:rsidRDefault="00FD7E4B" w:rsidP="009139A6">
      <w:r>
        <w:separator/>
      </w:r>
    </w:p>
  </w:endnote>
  <w:endnote w:type="continuationSeparator" w:id="0">
    <w:p w14:paraId="43EC1996" w14:textId="77777777" w:rsidR="00FD7E4B" w:rsidRDefault="00FD7E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021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05EE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2B5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701454" w14:textId="77777777" w:rsidR="00FD7E4B" w:rsidRDefault="00FD7E4B" w:rsidP="009139A6">
      <w:r>
        <w:separator/>
      </w:r>
    </w:p>
  </w:footnote>
  <w:footnote w:type="continuationSeparator" w:id="0">
    <w:p w14:paraId="792913D0" w14:textId="77777777" w:rsidR="00FD7E4B" w:rsidRDefault="00FD7E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390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287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FF6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4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  <w:rsid w:val="00FD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32F7E"/>
  <w15:chartTrackingRefBased/>
  <w15:docId w15:val="{56CB87E8-66A2-4CAC-8CA5-EA4871C5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2024-06-16T18:53:00Z</dcterms:created>
  <dcterms:modified xsi:type="dcterms:W3CDTF">2024-06-16T18:54:00Z</dcterms:modified>
</cp:coreProperties>
</file>